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Lincolnshire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Lincolnshire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Lincolnshire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Lincolnshire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Lincolnshire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Lincolnshire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44.4% </w:t>
      </w:r>
      <w:r w:rsidRPr="004747BF">
        <w:rPr>
          <w:rFonts w:ascii="Libre Franklin Light" w:eastAsia="Times New Roman" w:hAnsi="Libre Franklin Light" w:cs="Calibri Light"/>
        </w:rPr>
        <w:t xml:space="preserve">of those respondents classified as PGSI 8+ in North Lincolnshire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Lincolnshire is estimated to be </w:t>
      </w:r>
      <w:r w:rsidRPr="00773DF7">
        <w:rPr>
          <w:rFonts w:ascii="Libre Franklin Light" w:eastAsia="Times New Roman" w:hAnsi="Libre Franklin Light" w:cs="Calibri Light"/>
          <w:b/>
          <w:bCs/>
          <w:color w:val="C45911" w:themeColor="accent2" w:themeShade="BF"/>
        </w:rPr>
        <w:t xml:space="preserve">£2,351,992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Lincolnshire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Lincolnshire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Lincolnshire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Lincolnshire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Lincoln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Lincolnshire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Lincoln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Lincolnshire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Lincolnshire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Lincoln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Lincolnshire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Lincolnshire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Lincolnshire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Lincolnshire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Lincolnshire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Lincolnshire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£2,351,992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Lincolnshire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£38,310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£792,274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£56,756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£15,963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£29,265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£1,419,424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£2,351,992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Lincolnshire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Lincolnshire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Lincolnshire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Lincolnshire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Lincolnshire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Lincolnshire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Lincolnshire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Lincolnshire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Lincolnshire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Lincolnshire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Lincolnshire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Lincolnshire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DC2966A-97E5-4108-A6BD-0EDEBCABD00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